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C28" w:rsidRDefault="000C4C28" w:rsidP="003060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 ЖКХ                                 ______________           Л.В.Найн</w:t>
      </w:r>
    </w:p>
    <w:p w:rsidR="000C4C28" w:rsidRDefault="000C4C28" w:rsidP="003060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13.06.2017г.</w:t>
      </w:r>
    </w:p>
    <w:p w:rsidR="000C4C28" w:rsidRDefault="000C4C28" w:rsidP="003060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8" w:rsidRDefault="000C4C28" w:rsidP="003060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Экономист отдела экономики</w:t>
      </w:r>
    </w:p>
    <w:p w:rsidR="000C4C28" w:rsidRPr="00866423" w:rsidRDefault="000C4C28" w:rsidP="003060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финансов администрации              ____________              Л.М.Андреева</w:t>
      </w:r>
    </w:p>
    <w:p w:rsidR="000C4C28" w:rsidRDefault="000C4C28" w:rsidP="003060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13.06.2017г.</w:t>
      </w:r>
    </w:p>
    <w:p w:rsidR="000C4C28" w:rsidRPr="0007422E" w:rsidRDefault="000C4C28" w:rsidP="00306019">
      <w:pPr>
        <w:spacing w:after="0"/>
      </w:pPr>
    </w:p>
    <w:p w:rsidR="000C4C28" w:rsidRPr="003A4019" w:rsidRDefault="000C4C28" w:rsidP="003A4019">
      <w:pPr>
        <w:jc w:val="both"/>
        <w:rPr>
          <w:rFonts w:ascii="Times New Roman" w:hAnsi="Times New Roman" w:cs="Times New Roman"/>
          <w:sz w:val="28"/>
          <w:szCs w:val="28"/>
        </w:rPr>
      </w:pPr>
      <w:r w:rsidRPr="00606B7A">
        <w:object w:dxaOrig="9180" w:dyaOrig="143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717pt" o:ole="">
            <v:imagedata r:id="rId4" o:title=""/>
          </v:shape>
          <o:OLEObject Type="Embed" ProgID="Word.Document.8" ShapeID="_x0000_i1025" DrawAspect="Content" ObjectID="_1560069329" r:id="rId5">
            <o:FieldCodes>\s</o:FieldCodes>
          </o:OLEObject>
        </w:object>
      </w:r>
    </w:p>
    <w:sectPr w:rsidR="000C4C28" w:rsidRPr="003A4019" w:rsidSect="001A2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1CDB"/>
    <w:rsid w:val="0000244C"/>
    <w:rsid w:val="0007422E"/>
    <w:rsid w:val="000C4C28"/>
    <w:rsid w:val="00165BDE"/>
    <w:rsid w:val="001A286E"/>
    <w:rsid w:val="001A6DC8"/>
    <w:rsid w:val="00206E40"/>
    <w:rsid w:val="002A3DF7"/>
    <w:rsid w:val="002B585A"/>
    <w:rsid w:val="00306019"/>
    <w:rsid w:val="00363853"/>
    <w:rsid w:val="003A4019"/>
    <w:rsid w:val="00437C45"/>
    <w:rsid w:val="004C01C2"/>
    <w:rsid w:val="00513DBF"/>
    <w:rsid w:val="00520401"/>
    <w:rsid w:val="00542200"/>
    <w:rsid w:val="00580177"/>
    <w:rsid w:val="005E630A"/>
    <w:rsid w:val="00606B7A"/>
    <w:rsid w:val="00686FE4"/>
    <w:rsid w:val="00753DD0"/>
    <w:rsid w:val="007C3B79"/>
    <w:rsid w:val="00866423"/>
    <w:rsid w:val="00880781"/>
    <w:rsid w:val="008D50C4"/>
    <w:rsid w:val="008E0FC8"/>
    <w:rsid w:val="009511B0"/>
    <w:rsid w:val="009E419D"/>
    <w:rsid w:val="00A45B52"/>
    <w:rsid w:val="00A8115E"/>
    <w:rsid w:val="00AF0D45"/>
    <w:rsid w:val="00B112B6"/>
    <w:rsid w:val="00BA009F"/>
    <w:rsid w:val="00BD12E5"/>
    <w:rsid w:val="00CC753F"/>
    <w:rsid w:val="00D56886"/>
    <w:rsid w:val="00D81718"/>
    <w:rsid w:val="00D81CDB"/>
    <w:rsid w:val="00E4249B"/>
    <w:rsid w:val="00E53882"/>
    <w:rsid w:val="00E97295"/>
    <w:rsid w:val="00F4180C"/>
    <w:rsid w:val="00FC2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86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35</Words>
  <Characters>206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cp:lastPrinted>2017-06-27T08:49:00Z</cp:lastPrinted>
  <dcterms:created xsi:type="dcterms:W3CDTF">2016-11-13T20:40:00Z</dcterms:created>
  <dcterms:modified xsi:type="dcterms:W3CDTF">2017-06-27T08:49:00Z</dcterms:modified>
</cp:coreProperties>
</file>